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A705B" w14:textId="21EAA6FC" w:rsidR="00E662A3" w:rsidRPr="00E662A3" w:rsidRDefault="00E662A3" w:rsidP="00E662A3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E662A3">
        <w:rPr>
          <w:rFonts w:ascii="Arial" w:eastAsia="MS Mincho" w:hAnsi="Arial"/>
          <w:b/>
          <w:noProof/>
          <w:sz w:val="24"/>
        </w:rPr>
        <w:t>3GPP TSG-</w:t>
      </w:r>
      <w:r w:rsidRPr="00E662A3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E662A3">
        <w:rPr>
          <w:rFonts w:ascii="Arial" w:eastAsia="MS Mincho" w:hAnsi="Arial"/>
          <w:b/>
          <w:noProof/>
          <w:sz w:val="24"/>
        </w:rPr>
        <w:t xml:space="preserve"> Meetin</w:t>
      </w:r>
      <w:r w:rsidRPr="00E662A3">
        <w:rPr>
          <w:rFonts w:ascii="Arial" w:eastAsia="MS Mincho" w:hAnsi="Arial"/>
          <w:b/>
          <w:noProof/>
          <w:sz w:val="24"/>
          <w:lang w:eastAsia="zh-CN"/>
        </w:rPr>
        <w:t>g #107</w:t>
      </w:r>
      <w:r w:rsidRPr="00E662A3">
        <w:rPr>
          <w:rFonts w:ascii="Arial" w:eastAsia="MS Mincho" w:hAnsi="Arial" w:cs="Arial"/>
          <w:b/>
          <w:noProof/>
          <w:sz w:val="24"/>
          <w:szCs w:val="24"/>
        </w:rPr>
        <w:tab/>
      </w:r>
      <w:r w:rsidR="002D4A0A" w:rsidRPr="002D4A0A">
        <w:rPr>
          <w:rFonts w:ascii="Arial" w:hAnsi="Arial" w:cs="Arial"/>
          <w:b/>
          <w:noProof/>
          <w:sz w:val="24"/>
          <w:szCs w:val="24"/>
          <w:lang w:eastAsia="zh-CN"/>
        </w:rPr>
        <w:t>R4-2308883</w:t>
      </w:r>
    </w:p>
    <w:bookmarkEnd w:id="0"/>
    <w:p w14:paraId="45053464" w14:textId="77777777" w:rsidR="00E662A3" w:rsidRPr="00E662A3" w:rsidRDefault="00E662A3" w:rsidP="00E662A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E662A3">
        <w:rPr>
          <w:rFonts w:ascii="Arial" w:eastAsia="MS Mincho" w:hAnsi="Arial"/>
          <w:b/>
          <w:noProof/>
          <w:sz w:val="24"/>
        </w:rPr>
        <w:t>Incheon, 22</w:t>
      </w:r>
      <w:r w:rsidRPr="00E662A3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E662A3">
        <w:rPr>
          <w:rFonts w:ascii="Arial" w:eastAsia="MS Mincho" w:hAnsi="Arial"/>
          <w:b/>
          <w:noProof/>
          <w:sz w:val="24"/>
        </w:rPr>
        <w:t xml:space="preserve"> - 26</w:t>
      </w:r>
      <w:r w:rsidRPr="00E662A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E662A3">
        <w:rPr>
          <w:rFonts w:ascii="Arial" w:eastAsia="MS Mincho" w:hAnsi="Arial"/>
          <w:b/>
          <w:noProof/>
          <w:sz w:val="24"/>
        </w:rPr>
        <w:t xml:space="preserve"> May, 2023</w:t>
      </w:r>
    </w:p>
    <w:bookmarkEnd w:id="1"/>
    <w:p w14:paraId="0985FDF3" w14:textId="6EA080B0" w:rsidR="00D46BD4" w:rsidRPr="009D41A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6891DE4E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536AF" w:rsidRPr="002536AF">
        <w:rPr>
          <w:rFonts w:ascii="Arial" w:hAnsi="Arial"/>
          <w:sz w:val="24"/>
          <w:lang w:val="en-US" w:eastAsia="zh-CN"/>
        </w:rPr>
        <w:t>Simulation results</w:t>
      </w:r>
      <w:r w:rsidR="002536AF">
        <w:rPr>
          <w:rFonts w:ascii="Arial" w:hAnsi="Arial"/>
          <w:sz w:val="24"/>
          <w:lang w:val="en-US" w:eastAsia="zh-CN"/>
        </w:rPr>
        <w:t xml:space="preserve"> </w:t>
      </w:r>
      <w:r w:rsidR="001F30E9" w:rsidRPr="001F30E9">
        <w:rPr>
          <w:rFonts w:ascii="Arial" w:hAnsi="Arial"/>
          <w:sz w:val="24"/>
          <w:lang w:val="en-US" w:eastAsia="zh-CN"/>
        </w:rPr>
        <w:t xml:space="preserve">on NR </w:t>
      </w:r>
      <w:r w:rsidR="000D3824">
        <w:rPr>
          <w:rFonts w:ascii="Arial" w:hAnsi="Arial"/>
          <w:sz w:val="24"/>
          <w:lang w:val="en-US" w:eastAsia="zh-CN"/>
        </w:rPr>
        <w:t>BS</w:t>
      </w:r>
      <w:r w:rsidR="001F30E9" w:rsidRPr="001F30E9">
        <w:rPr>
          <w:rFonts w:ascii="Arial" w:hAnsi="Arial"/>
          <w:sz w:val="24"/>
          <w:lang w:val="en-US" w:eastAsia="zh-CN"/>
        </w:rPr>
        <w:t xml:space="preserve"> ATG demodulation requirements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584761E1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2D4A0A" w:rsidRPr="002D4A0A">
        <w:rPr>
          <w:rFonts w:ascii="Arial" w:hAnsi="Arial"/>
          <w:sz w:val="24"/>
          <w:lang w:val="pt-BR"/>
        </w:rPr>
        <w:t>8.14.5.3</w:t>
      </w:r>
      <w:bookmarkStart w:id="2" w:name="_GoBack"/>
      <w:bookmarkEnd w:id="2"/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51AA2C4C" w14:textId="20CFD107" w:rsidR="009D41AC" w:rsidRPr="004B565E" w:rsidRDefault="009D41AC" w:rsidP="009D41AC">
      <w:pPr>
        <w:rPr>
          <w:lang w:val="en-US" w:eastAsia="zh-CN"/>
        </w:rPr>
      </w:pPr>
      <w:r>
        <w:rPr>
          <w:lang w:eastAsia="zh-CN"/>
        </w:rPr>
        <w:t>During RAN4#106</w:t>
      </w:r>
      <w:r w:rsidR="00E662A3" w:rsidRPr="00E662A3">
        <w:rPr>
          <w:lang w:eastAsia="zh-CN"/>
        </w:rPr>
        <w:t>-bis-e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Pr="00661D17">
        <w:rPr>
          <w:lang w:eastAsia="zh-CN"/>
        </w:rPr>
        <w:t>for ATG demodulation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</w:t>
      </w:r>
      <w:r w:rsidR="00A96D4E">
        <w:rPr>
          <w:lang w:val="en-US" w:eastAsia="zh-CN"/>
        </w:rPr>
        <w:t>provide</w:t>
      </w:r>
      <w:r w:rsidRPr="004B565E">
        <w:rPr>
          <w:lang w:val="en-US" w:eastAsia="zh-CN"/>
        </w:rPr>
        <w:t xml:space="preserve"> our </w:t>
      </w:r>
      <w:r w:rsidR="00A96D4E">
        <w:rPr>
          <w:lang w:val="en-US" w:eastAsia="zh-CN"/>
        </w:rPr>
        <w:t>initial s</w:t>
      </w:r>
      <w:r w:rsidR="00A96D4E" w:rsidRPr="00A96D4E">
        <w:rPr>
          <w:lang w:val="en-US" w:eastAsia="zh-CN"/>
        </w:rPr>
        <w:t>imulation results</w:t>
      </w:r>
      <w:r w:rsidRPr="004B565E">
        <w:rPr>
          <w:lang w:val="en-US" w:eastAsia="zh-CN"/>
        </w:rPr>
        <w:t xml:space="preserve"> about </w:t>
      </w:r>
      <w:r w:rsidRPr="003C5126">
        <w:rPr>
          <w:lang w:val="en-US" w:eastAsia="zh-CN"/>
        </w:rPr>
        <w:t xml:space="preserve">NR </w:t>
      </w:r>
      <w:r w:rsidR="00FA35C4">
        <w:rPr>
          <w:lang w:val="en-US" w:eastAsia="zh-CN"/>
        </w:rPr>
        <w:t>BS</w:t>
      </w:r>
      <w:r w:rsidRPr="003C5126">
        <w:rPr>
          <w:lang w:val="en-US" w:eastAsia="zh-CN"/>
        </w:rPr>
        <w:t xml:space="preserve"> ATG demodulation requirements.</w:t>
      </w:r>
    </w:p>
    <w:p w14:paraId="0C41D74B" w14:textId="073A9F2A" w:rsidR="002D6707" w:rsidRDefault="002D6707" w:rsidP="00D46BD4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p w14:paraId="74EBAD70" w14:textId="5F92C572" w:rsidR="00701EC4" w:rsidRPr="00117BB5" w:rsidRDefault="00701EC4" w:rsidP="00701EC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i</w:t>
      </w:r>
      <w:r w:rsidRPr="00117BB5">
        <w:rPr>
          <w:lang w:eastAsia="zh-CN"/>
        </w:rPr>
        <w:t xml:space="preserve">deal simulation results for NR </w:t>
      </w:r>
      <w:r>
        <w:rPr>
          <w:lang w:eastAsia="zh-CN"/>
        </w:rPr>
        <w:t>BS</w:t>
      </w:r>
      <w:r w:rsidRPr="00117BB5">
        <w:rPr>
          <w:lang w:eastAsia="zh-CN"/>
        </w:rPr>
        <w:t xml:space="preserve"> ATG demodulation requirements</w:t>
      </w:r>
      <w:r>
        <w:rPr>
          <w:lang w:eastAsia="zh-CN"/>
        </w:rPr>
        <w:t xml:space="preserve"> are shown as following </w:t>
      </w:r>
      <w:r w:rsidRPr="00117BB5">
        <w:rPr>
          <w:lang w:eastAsia="zh-CN"/>
        </w:rPr>
        <w:t>Table 2-1</w:t>
      </w:r>
      <w:r>
        <w:rPr>
          <w:lang w:eastAsia="zh-CN"/>
        </w:rPr>
        <w:t>.</w:t>
      </w:r>
    </w:p>
    <w:p w14:paraId="1D706035" w14:textId="6A6E1F07" w:rsidR="00701EC4" w:rsidRPr="00701EC4" w:rsidRDefault="00701EC4" w:rsidP="00701EC4">
      <w:pPr>
        <w:pStyle w:val="TH"/>
        <w:rPr>
          <w:lang w:eastAsia="zh-CN"/>
        </w:rPr>
      </w:pPr>
      <w:bookmarkStart w:id="3" w:name="_Hlk129873301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Ideal simulation results for </w:t>
      </w:r>
      <w:r w:rsidRPr="00370CF1">
        <w:rPr>
          <w:lang w:eastAsia="zh-CN"/>
        </w:rPr>
        <w:t xml:space="preserve">NR </w:t>
      </w:r>
      <w:r>
        <w:rPr>
          <w:lang w:eastAsia="zh-CN"/>
        </w:rPr>
        <w:t>BS</w:t>
      </w:r>
      <w:r w:rsidRPr="00370CF1">
        <w:rPr>
          <w:lang w:eastAsia="zh-CN"/>
        </w:rPr>
        <w:t xml:space="preserve"> ATG demodulation requirements</w:t>
      </w:r>
    </w:p>
    <w:tbl>
      <w:tblPr>
        <w:tblStyle w:val="7"/>
        <w:tblW w:w="0" w:type="auto"/>
        <w:jc w:val="center"/>
        <w:tblLook w:val="04A0" w:firstRow="1" w:lastRow="0" w:firstColumn="1" w:lastColumn="0" w:noHBand="0" w:noVBand="1"/>
      </w:tblPr>
      <w:tblGrid>
        <w:gridCol w:w="1230"/>
        <w:gridCol w:w="670"/>
        <w:gridCol w:w="1034"/>
        <w:gridCol w:w="1923"/>
        <w:gridCol w:w="1964"/>
        <w:gridCol w:w="608"/>
        <w:gridCol w:w="750"/>
        <w:gridCol w:w="750"/>
        <w:gridCol w:w="1363"/>
      </w:tblGrid>
      <w:tr w:rsidR="007A4E99" w:rsidRPr="006701D4" w14:paraId="271FFE6F" w14:textId="6054891B" w:rsidTr="00600E20">
        <w:trPr>
          <w:jc w:val="center"/>
        </w:trPr>
        <w:tc>
          <w:tcPr>
            <w:tcW w:w="0" w:type="auto"/>
            <w:vMerge w:val="restart"/>
            <w:vAlign w:val="center"/>
          </w:tcPr>
          <w:bookmarkEnd w:id="3"/>
          <w:p w14:paraId="068804FC" w14:textId="77777777" w:rsidR="007A4E99" w:rsidRPr="006701D4" w:rsidRDefault="007A4E99" w:rsidP="007A4E99">
            <w:pPr>
              <w:pStyle w:val="TAH"/>
              <w:rPr>
                <w:sz w:val="16"/>
              </w:rPr>
            </w:pPr>
            <w:r w:rsidRPr="006701D4">
              <w:rPr>
                <w:sz w:val="16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14:paraId="2B33FBCF" w14:textId="77777777" w:rsidR="007A4E99" w:rsidRPr="006701D4" w:rsidRDefault="007A4E99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6701D4">
              <w:rPr>
                <w:rFonts w:eastAsiaTheme="minorEastAsia"/>
                <w:sz w:val="16"/>
                <w:lang w:eastAsia="zh-CN"/>
              </w:rP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044FF9E3" w14:textId="77777777" w:rsidR="007A4E99" w:rsidRPr="006701D4" w:rsidRDefault="007A4E99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B</w:t>
            </w:r>
            <w:r w:rsidRPr="006701D4">
              <w:rPr>
                <w:rFonts w:eastAsiaTheme="minorEastAsia"/>
                <w:sz w:val="16"/>
                <w:lang w:eastAsia="zh-CN"/>
              </w:rPr>
              <w:t>andwidth</w:t>
            </w:r>
          </w:p>
        </w:tc>
        <w:tc>
          <w:tcPr>
            <w:tcW w:w="0" w:type="auto"/>
            <w:vMerge w:val="restart"/>
            <w:vAlign w:val="center"/>
          </w:tcPr>
          <w:p w14:paraId="0B322A19" w14:textId="77777777" w:rsidR="007A4E99" w:rsidRPr="006701D4" w:rsidRDefault="007A4E99" w:rsidP="007A4E99">
            <w:pPr>
              <w:pStyle w:val="TAH"/>
              <w:rPr>
                <w:sz w:val="16"/>
              </w:rPr>
            </w:pPr>
            <w:r w:rsidRPr="006701D4">
              <w:rPr>
                <w:sz w:val="16"/>
              </w:rPr>
              <w:t>Antenna configuration</w:t>
            </w:r>
          </w:p>
        </w:tc>
        <w:tc>
          <w:tcPr>
            <w:tcW w:w="0" w:type="auto"/>
            <w:vMerge w:val="restart"/>
            <w:vAlign w:val="center"/>
          </w:tcPr>
          <w:p w14:paraId="1E85B024" w14:textId="77777777" w:rsidR="007A4E99" w:rsidRPr="006701D4" w:rsidRDefault="007A4E99" w:rsidP="007A4E99">
            <w:pPr>
              <w:pStyle w:val="TAH"/>
              <w:rPr>
                <w:sz w:val="16"/>
              </w:rPr>
            </w:pPr>
            <w:r w:rsidRPr="006701D4">
              <w:rPr>
                <w:sz w:val="16"/>
              </w:rPr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09C30B41" w14:textId="77777777" w:rsidR="007A4E99" w:rsidRPr="006701D4" w:rsidRDefault="007A4E99" w:rsidP="007A4E99">
            <w:pPr>
              <w:pStyle w:val="TAH"/>
              <w:rPr>
                <w:sz w:val="16"/>
              </w:rPr>
            </w:pPr>
            <w:r w:rsidRPr="006701D4">
              <w:rPr>
                <w:rFonts w:hint="eastAsia"/>
                <w:sz w:val="16"/>
              </w:rPr>
              <w:t>R</w:t>
            </w:r>
            <w:r w:rsidRPr="006701D4">
              <w:rPr>
                <w:sz w:val="16"/>
              </w:rPr>
              <w:t>ank</w:t>
            </w:r>
          </w:p>
        </w:tc>
        <w:tc>
          <w:tcPr>
            <w:tcW w:w="0" w:type="auto"/>
            <w:gridSpan w:val="3"/>
            <w:vAlign w:val="center"/>
          </w:tcPr>
          <w:p w14:paraId="1A937C9B" w14:textId="77777777" w:rsidR="007A4E99" w:rsidRPr="006701D4" w:rsidRDefault="007A4E99" w:rsidP="007A4E99">
            <w:pPr>
              <w:pStyle w:val="TAH"/>
              <w:rPr>
                <w:sz w:val="16"/>
              </w:rPr>
            </w:pPr>
            <w:r w:rsidRPr="006701D4">
              <w:rPr>
                <w:rFonts w:hint="eastAsia"/>
                <w:sz w:val="16"/>
              </w:rPr>
              <w:t>S</w:t>
            </w:r>
            <w:r w:rsidRPr="006701D4">
              <w:rPr>
                <w:sz w:val="16"/>
              </w:rPr>
              <w:t>NR@70% max TP</w:t>
            </w:r>
          </w:p>
        </w:tc>
      </w:tr>
      <w:tr w:rsidR="007A4E99" w:rsidRPr="006701D4" w14:paraId="3FA217A9" w14:textId="3604C5E2" w:rsidTr="00600E20">
        <w:trPr>
          <w:jc w:val="center"/>
        </w:trPr>
        <w:tc>
          <w:tcPr>
            <w:tcW w:w="0" w:type="auto"/>
            <w:vMerge/>
            <w:vAlign w:val="center"/>
          </w:tcPr>
          <w:p w14:paraId="11709DAD" w14:textId="77777777" w:rsidR="007A4E99" w:rsidRPr="006701D4" w:rsidRDefault="007A4E99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285DB5EA" w14:textId="77777777" w:rsidR="007A4E99" w:rsidRPr="006701D4" w:rsidRDefault="007A4E99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E189119" w14:textId="77777777" w:rsidR="007A4E99" w:rsidRPr="006701D4" w:rsidRDefault="007A4E99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F8343AB" w14:textId="77777777" w:rsidR="007A4E99" w:rsidRPr="006701D4" w:rsidRDefault="007A4E99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69C80449" w14:textId="77777777" w:rsidR="007A4E99" w:rsidRPr="006701D4" w:rsidRDefault="007A4E99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39594674" w14:textId="77777777" w:rsidR="007A4E99" w:rsidRPr="006701D4" w:rsidRDefault="007A4E99" w:rsidP="007A4E99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Align w:val="center"/>
          </w:tcPr>
          <w:p w14:paraId="30F09321" w14:textId="77777777" w:rsidR="007A4E99" w:rsidRPr="006701D4" w:rsidRDefault="007A4E99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6701D4">
              <w:rPr>
                <w:rFonts w:eastAsiaTheme="minorEastAsia"/>
                <w:sz w:val="16"/>
                <w:lang w:eastAsia="zh-CN"/>
              </w:rPr>
              <w:t>CS13</w:t>
            </w:r>
          </w:p>
        </w:tc>
        <w:tc>
          <w:tcPr>
            <w:tcW w:w="0" w:type="auto"/>
            <w:vAlign w:val="center"/>
          </w:tcPr>
          <w:p w14:paraId="18491B4D" w14:textId="6350A869" w:rsidR="007A4E99" w:rsidRPr="006701D4" w:rsidRDefault="007A4E99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6701D4">
              <w:rPr>
                <w:rFonts w:eastAsiaTheme="minorEastAsia"/>
                <w:sz w:val="16"/>
                <w:lang w:eastAsia="zh-CN"/>
              </w:rPr>
              <w:t>CS17</w:t>
            </w:r>
          </w:p>
        </w:tc>
        <w:tc>
          <w:tcPr>
            <w:tcW w:w="0" w:type="auto"/>
            <w:vAlign w:val="center"/>
          </w:tcPr>
          <w:p w14:paraId="47A9294C" w14:textId="4F017652" w:rsidR="007A4E99" w:rsidRPr="006701D4" w:rsidRDefault="007A4E99" w:rsidP="007A4E99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MCS24(Table2)</w:t>
            </w:r>
          </w:p>
        </w:tc>
      </w:tr>
      <w:tr w:rsidR="007A4E99" w:rsidRPr="006701D4" w14:paraId="793C8444" w14:textId="505E66F1" w:rsidTr="00600E20">
        <w:trPr>
          <w:jc w:val="center"/>
        </w:trPr>
        <w:tc>
          <w:tcPr>
            <w:tcW w:w="0" w:type="auto"/>
            <w:vAlign w:val="center"/>
          </w:tcPr>
          <w:p w14:paraId="48727A12" w14:textId="77777777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rFonts w:hint="eastAsia"/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AC1EFE9" w14:textId="77777777" w:rsidR="007A4E99" w:rsidRPr="006701D4" w:rsidRDefault="007A4E99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6701D4">
              <w:rPr>
                <w:rFonts w:eastAsiaTheme="minorEastAsia"/>
                <w:sz w:val="16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2D1DA2A6" w14:textId="22B5765E" w:rsidR="007A4E99" w:rsidRPr="006701D4" w:rsidRDefault="007A4E99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5MHz</w:t>
            </w:r>
          </w:p>
        </w:tc>
        <w:tc>
          <w:tcPr>
            <w:tcW w:w="0" w:type="auto"/>
            <w:vAlign w:val="center"/>
          </w:tcPr>
          <w:p w14:paraId="64F58E72" w14:textId="0C7F25D5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1x2</w:t>
            </w:r>
          </w:p>
        </w:tc>
        <w:tc>
          <w:tcPr>
            <w:tcW w:w="0" w:type="auto"/>
            <w:vAlign w:val="center"/>
          </w:tcPr>
          <w:p w14:paraId="3B66AAF1" w14:textId="3CF6BA3B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AWGN + 200Hz Doppler</w:t>
            </w:r>
          </w:p>
        </w:tc>
        <w:tc>
          <w:tcPr>
            <w:tcW w:w="0" w:type="auto"/>
            <w:vAlign w:val="center"/>
          </w:tcPr>
          <w:p w14:paraId="6CB8BF3B" w14:textId="77777777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068D38EB" w14:textId="50A3DAD8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3</w:t>
            </w:r>
            <w:r w:rsidRPr="006701D4">
              <w:rPr>
                <w:rFonts w:eastAsiaTheme="minorEastAsia"/>
                <w:sz w:val="16"/>
                <w:lang w:eastAsia="zh-CN"/>
              </w:rPr>
              <w:t>.67</w:t>
            </w:r>
          </w:p>
        </w:tc>
        <w:tc>
          <w:tcPr>
            <w:tcW w:w="0" w:type="auto"/>
            <w:vAlign w:val="center"/>
          </w:tcPr>
          <w:p w14:paraId="72CD33DC" w14:textId="4BD7D74F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6</w:t>
            </w:r>
            <w:r w:rsidRPr="006701D4">
              <w:rPr>
                <w:rFonts w:eastAsiaTheme="minorEastAsia"/>
                <w:sz w:val="16"/>
                <w:lang w:eastAsia="zh-CN"/>
              </w:rPr>
              <w:t>.70</w:t>
            </w:r>
          </w:p>
        </w:tc>
        <w:tc>
          <w:tcPr>
            <w:tcW w:w="0" w:type="auto"/>
            <w:vAlign w:val="center"/>
          </w:tcPr>
          <w:p w14:paraId="454B6A5E" w14:textId="55B9BED6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6701D4">
              <w:rPr>
                <w:rFonts w:eastAsiaTheme="minorEastAsia"/>
                <w:sz w:val="16"/>
                <w:lang w:eastAsia="zh-CN"/>
              </w:rPr>
              <w:t>9.52</w:t>
            </w:r>
          </w:p>
        </w:tc>
      </w:tr>
      <w:tr w:rsidR="007A4E99" w:rsidRPr="006701D4" w14:paraId="0D83D3B4" w14:textId="2999355C" w:rsidTr="00600E20">
        <w:trPr>
          <w:jc w:val="center"/>
        </w:trPr>
        <w:tc>
          <w:tcPr>
            <w:tcW w:w="0" w:type="auto"/>
            <w:vAlign w:val="center"/>
          </w:tcPr>
          <w:p w14:paraId="21AB2907" w14:textId="77777777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rFonts w:hint="eastAsia"/>
                <w:sz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E51C2FE" w14:textId="77777777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6701D4">
              <w:rPr>
                <w:rFonts w:eastAsiaTheme="minorEastAsia"/>
                <w:sz w:val="16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61B24EC2" w14:textId="564B8863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5MHz</w:t>
            </w:r>
          </w:p>
        </w:tc>
        <w:tc>
          <w:tcPr>
            <w:tcW w:w="0" w:type="auto"/>
            <w:vAlign w:val="center"/>
          </w:tcPr>
          <w:p w14:paraId="10844311" w14:textId="6204E15A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1x4</w:t>
            </w:r>
          </w:p>
        </w:tc>
        <w:tc>
          <w:tcPr>
            <w:tcW w:w="0" w:type="auto"/>
            <w:vAlign w:val="center"/>
          </w:tcPr>
          <w:p w14:paraId="3D0DADCE" w14:textId="74F829B8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AWGN + 200Hz Doppler</w:t>
            </w:r>
          </w:p>
        </w:tc>
        <w:tc>
          <w:tcPr>
            <w:tcW w:w="0" w:type="auto"/>
            <w:vAlign w:val="center"/>
          </w:tcPr>
          <w:p w14:paraId="50D18E61" w14:textId="77777777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24FF137" w14:textId="0FE539F6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6701D4">
              <w:rPr>
                <w:rFonts w:eastAsiaTheme="minorEastAsia"/>
                <w:sz w:val="16"/>
                <w:lang w:eastAsia="zh-CN"/>
              </w:rPr>
              <w:t>.16</w:t>
            </w:r>
          </w:p>
        </w:tc>
        <w:tc>
          <w:tcPr>
            <w:tcW w:w="0" w:type="auto"/>
            <w:vAlign w:val="center"/>
          </w:tcPr>
          <w:p w14:paraId="1FE57385" w14:textId="614C4F29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6701D4">
              <w:rPr>
                <w:rFonts w:eastAsiaTheme="minorEastAsia"/>
                <w:sz w:val="16"/>
                <w:lang w:eastAsia="zh-CN"/>
              </w:rPr>
              <w:t>.24</w:t>
            </w:r>
          </w:p>
        </w:tc>
        <w:tc>
          <w:tcPr>
            <w:tcW w:w="0" w:type="auto"/>
            <w:vAlign w:val="center"/>
          </w:tcPr>
          <w:p w14:paraId="408D730F" w14:textId="6E4723D7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6701D4">
              <w:rPr>
                <w:rFonts w:eastAsiaTheme="minorEastAsia"/>
                <w:sz w:val="16"/>
                <w:lang w:eastAsia="zh-CN"/>
              </w:rPr>
              <w:t>6.57</w:t>
            </w:r>
          </w:p>
        </w:tc>
      </w:tr>
      <w:tr w:rsidR="007A4E99" w:rsidRPr="006701D4" w14:paraId="6A727D61" w14:textId="34EC57D8" w:rsidTr="00600E20">
        <w:trPr>
          <w:jc w:val="center"/>
        </w:trPr>
        <w:tc>
          <w:tcPr>
            <w:tcW w:w="0" w:type="auto"/>
            <w:vAlign w:val="center"/>
          </w:tcPr>
          <w:p w14:paraId="6338A9B1" w14:textId="7E970064" w:rsidR="007A4E99" w:rsidRPr="006701D4" w:rsidRDefault="007A4E99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0FD2CE6F" w14:textId="68CDAD3B" w:rsidR="007A4E99" w:rsidRPr="006701D4" w:rsidRDefault="007A4E99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6701D4">
              <w:rPr>
                <w:rFonts w:eastAsiaTheme="minorEastAsia"/>
                <w:sz w:val="16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254637B7" w14:textId="357B9464" w:rsidR="007A4E99" w:rsidRPr="006701D4" w:rsidRDefault="007A4E99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5MHz</w:t>
            </w:r>
          </w:p>
        </w:tc>
        <w:tc>
          <w:tcPr>
            <w:tcW w:w="0" w:type="auto"/>
            <w:vAlign w:val="center"/>
          </w:tcPr>
          <w:p w14:paraId="11D43496" w14:textId="628DEA57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1x8</w:t>
            </w:r>
          </w:p>
        </w:tc>
        <w:tc>
          <w:tcPr>
            <w:tcW w:w="0" w:type="auto"/>
            <w:vAlign w:val="center"/>
          </w:tcPr>
          <w:p w14:paraId="14F20E73" w14:textId="6435F361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AWGN + 200Hz Doppler</w:t>
            </w:r>
          </w:p>
        </w:tc>
        <w:tc>
          <w:tcPr>
            <w:tcW w:w="0" w:type="auto"/>
            <w:vAlign w:val="center"/>
          </w:tcPr>
          <w:p w14:paraId="25210ED9" w14:textId="36CE051B" w:rsidR="007A4E99" w:rsidRPr="006701D4" w:rsidRDefault="007A4E99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0434FBC" w14:textId="6E8D62F4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-</w:t>
            </w:r>
            <w:r w:rsidRPr="006701D4">
              <w:rPr>
                <w:rFonts w:eastAsiaTheme="minorEastAsia"/>
                <w:sz w:val="16"/>
                <w:lang w:eastAsia="zh-CN"/>
              </w:rPr>
              <w:t>0.99</w:t>
            </w:r>
          </w:p>
        </w:tc>
        <w:tc>
          <w:tcPr>
            <w:tcW w:w="0" w:type="auto"/>
            <w:vAlign w:val="center"/>
          </w:tcPr>
          <w:p w14:paraId="31569BEA" w14:textId="01ED353A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6701D4">
              <w:rPr>
                <w:rFonts w:eastAsiaTheme="minorEastAsia"/>
                <w:sz w:val="16"/>
                <w:lang w:eastAsia="zh-CN"/>
              </w:rPr>
              <w:t>.27</w:t>
            </w:r>
          </w:p>
        </w:tc>
        <w:tc>
          <w:tcPr>
            <w:tcW w:w="0" w:type="auto"/>
            <w:vAlign w:val="center"/>
          </w:tcPr>
          <w:p w14:paraId="62A837D3" w14:textId="7A87FB93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6701D4">
              <w:rPr>
                <w:rFonts w:eastAsiaTheme="minorEastAsia"/>
                <w:sz w:val="16"/>
                <w:lang w:eastAsia="zh-CN"/>
              </w:rPr>
              <w:t>3.82</w:t>
            </w:r>
          </w:p>
        </w:tc>
      </w:tr>
      <w:tr w:rsidR="007A4E99" w:rsidRPr="006701D4" w14:paraId="7E6C1D19" w14:textId="24144A33" w:rsidTr="00600E20">
        <w:trPr>
          <w:jc w:val="center"/>
        </w:trPr>
        <w:tc>
          <w:tcPr>
            <w:tcW w:w="0" w:type="auto"/>
            <w:vAlign w:val="center"/>
          </w:tcPr>
          <w:p w14:paraId="155D5E49" w14:textId="54DA2C09" w:rsidR="007A4E99" w:rsidRPr="006701D4" w:rsidRDefault="007A4E99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39F6CB58" w14:textId="77777777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4BE3CAFB" w14:textId="2DF9C956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10MHz</w:t>
            </w:r>
          </w:p>
        </w:tc>
        <w:tc>
          <w:tcPr>
            <w:tcW w:w="0" w:type="auto"/>
            <w:vAlign w:val="center"/>
          </w:tcPr>
          <w:p w14:paraId="7CEEDB1E" w14:textId="4CB5B170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1x2</w:t>
            </w:r>
          </w:p>
        </w:tc>
        <w:tc>
          <w:tcPr>
            <w:tcW w:w="0" w:type="auto"/>
            <w:vAlign w:val="center"/>
          </w:tcPr>
          <w:p w14:paraId="7259093A" w14:textId="77777777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5CC3F5AC" w14:textId="77777777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4B4AE36" w14:textId="64DF9806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3</w:t>
            </w:r>
            <w:r w:rsidRPr="006701D4">
              <w:rPr>
                <w:rFonts w:eastAsiaTheme="minorEastAsia"/>
                <w:sz w:val="16"/>
                <w:lang w:eastAsia="zh-CN"/>
              </w:rPr>
              <w:t>.56</w:t>
            </w:r>
          </w:p>
        </w:tc>
        <w:tc>
          <w:tcPr>
            <w:tcW w:w="0" w:type="auto"/>
            <w:vAlign w:val="center"/>
          </w:tcPr>
          <w:p w14:paraId="028C2896" w14:textId="23939E51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6</w:t>
            </w:r>
            <w:r w:rsidRPr="006701D4">
              <w:rPr>
                <w:rFonts w:eastAsiaTheme="minorEastAsia"/>
                <w:sz w:val="16"/>
                <w:lang w:eastAsia="zh-CN"/>
              </w:rPr>
              <w:t>.76</w:t>
            </w:r>
          </w:p>
        </w:tc>
        <w:tc>
          <w:tcPr>
            <w:tcW w:w="0" w:type="auto"/>
            <w:vAlign w:val="center"/>
          </w:tcPr>
          <w:p w14:paraId="55FDA33C" w14:textId="2E75478E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6701D4">
              <w:rPr>
                <w:rFonts w:eastAsiaTheme="minorEastAsia"/>
                <w:sz w:val="16"/>
                <w:lang w:eastAsia="zh-CN"/>
              </w:rPr>
              <w:t>9.81</w:t>
            </w:r>
          </w:p>
        </w:tc>
      </w:tr>
      <w:tr w:rsidR="007A4E99" w:rsidRPr="006701D4" w14:paraId="1A34F435" w14:textId="7F0A9C40" w:rsidTr="00600E20">
        <w:trPr>
          <w:jc w:val="center"/>
        </w:trPr>
        <w:tc>
          <w:tcPr>
            <w:tcW w:w="0" w:type="auto"/>
            <w:vAlign w:val="center"/>
          </w:tcPr>
          <w:p w14:paraId="14A532EF" w14:textId="11D8E83C" w:rsidR="007A4E99" w:rsidRPr="006701D4" w:rsidRDefault="007A4E99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09FAF34" w14:textId="77777777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29111018" w14:textId="4892A926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10MHz</w:t>
            </w:r>
          </w:p>
        </w:tc>
        <w:tc>
          <w:tcPr>
            <w:tcW w:w="0" w:type="auto"/>
            <w:vAlign w:val="center"/>
          </w:tcPr>
          <w:p w14:paraId="0EA33706" w14:textId="4B53BC8A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1x4</w:t>
            </w:r>
          </w:p>
        </w:tc>
        <w:tc>
          <w:tcPr>
            <w:tcW w:w="0" w:type="auto"/>
            <w:vAlign w:val="center"/>
          </w:tcPr>
          <w:p w14:paraId="26828D8A" w14:textId="77777777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797CAEFC" w14:textId="77777777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F52012B" w14:textId="1005C57B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6701D4">
              <w:rPr>
                <w:rFonts w:eastAsiaTheme="minorEastAsia"/>
                <w:sz w:val="16"/>
                <w:lang w:eastAsia="zh-CN"/>
              </w:rPr>
              <w:t>.07</w:t>
            </w:r>
          </w:p>
        </w:tc>
        <w:tc>
          <w:tcPr>
            <w:tcW w:w="0" w:type="auto"/>
            <w:vAlign w:val="center"/>
          </w:tcPr>
          <w:p w14:paraId="48039FC5" w14:textId="7B49CDF6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6701D4">
              <w:rPr>
                <w:rFonts w:eastAsiaTheme="minorEastAsia"/>
                <w:sz w:val="16"/>
                <w:lang w:eastAsia="zh-CN"/>
              </w:rPr>
              <w:t>.30</w:t>
            </w:r>
          </w:p>
        </w:tc>
        <w:tc>
          <w:tcPr>
            <w:tcW w:w="0" w:type="auto"/>
            <w:vAlign w:val="center"/>
          </w:tcPr>
          <w:p w14:paraId="4E15178A" w14:textId="237CFA18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6701D4">
              <w:rPr>
                <w:rFonts w:eastAsiaTheme="minorEastAsia"/>
                <w:sz w:val="16"/>
                <w:lang w:eastAsia="zh-CN"/>
              </w:rPr>
              <w:t>6.90</w:t>
            </w:r>
          </w:p>
        </w:tc>
      </w:tr>
      <w:tr w:rsidR="007A4E99" w:rsidRPr="006701D4" w14:paraId="170D1A38" w14:textId="45040D79" w:rsidTr="00600E20">
        <w:trPr>
          <w:jc w:val="center"/>
        </w:trPr>
        <w:tc>
          <w:tcPr>
            <w:tcW w:w="0" w:type="auto"/>
            <w:vAlign w:val="center"/>
          </w:tcPr>
          <w:p w14:paraId="6E4DAAD8" w14:textId="4951F381" w:rsidR="007A4E99" w:rsidRPr="006701D4" w:rsidRDefault="007A4E99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34A012A9" w14:textId="1D31F8D1" w:rsidR="007A4E99" w:rsidRPr="006701D4" w:rsidRDefault="007A4E99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7BF8B056" w14:textId="2DA67E00" w:rsidR="007A4E99" w:rsidRPr="006701D4" w:rsidRDefault="007A4E99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/>
                <w:sz w:val="16"/>
                <w:lang w:eastAsia="zh-CN"/>
              </w:rPr>
              <w:t>10MHz</w:t>
            </w:r>
          </w:p>
        </w:tc>
        <w:tc>
          <w:tcPr>
            <w:tcW w:w="0" w:type="auto"/>
            <w:vAlign w:val="center"/>
          </w:tcPr>
          <w:p w14:paraId="0E91D65F" w14:textId="76024DED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1x8</w:t>
            </w:r>
          </w:p>
        </w:tc>
        <w:tc>
          <w:tcPr>
            <w:tcW w:w="0" w:type="auto"/>
            <w:vAlign w:val="center"/>
          </w:tcPr>
          <w:p w14:paraId="0BD9A932" w14:textId="4CF0392B" w:rsidR="007A4E99" w:rsidRPr="006701D4" w:rsidRDefault="007A4E99" w:rsidP="007A4E99">
            <w:pPr>
              <w:pStyle w:val="TAC"/>
              <w:rPr>
                <w:sz w:val="16"/>
              </w:rPr>
            </w:pPr>
            <w:r w:rsidRPr="006701D4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383C9CDC" w14:textId="18A6B886" w:rsidR="007A4E99" w:rsidRPr="006701D4" w:rsidRDefault="007A4E99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85A7885" w14:textId="0D9E4122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-</w:t>
            </w:r>
            <w:r w:rsidRPr="006701D4">
              <w:rPr>
                <w:rFonts w:eastAsiaTheme="minorEastAsia"/>
                <w:sz w:val="16"/>
                <w:lang w:eastAsia="zh-CN"/>
              </w:rPr>
              <w:t>1.07</w:t>
            </w:r>
          </w:p>
        </w:tc>
        <w:tc>
          <w:tcPr>
            <w:tcW w:w="0" w:type="auto"/>
            <w:vAlign w:val="center"/>
          </w:tcPr>
          <w:p w14:paraId="11CE3C91" w14:textId="5A0C52BA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6701D4">
              <w:rPr>
                <w:rFonts w:eastAsiaTheme="minorEastAsia"/>
                <w:sz w:val="16"/>
                <w:lang w:eastAsia="zh-CN"/>
              </w:rPr>
              <w:t>.31</w:t>
            </w:r>
          </w:p>
        </w:tc>
        <w:tc>
          <w:tcPr>
            <w:tcW w:w="0" w:type="auto"/>
            <w:vAlign w:val="center"/>
          </w:tcPr>
          <w:p w14:paraId="2FF64DA2" w14:textId="7E875E87" w:rsidR="007A4E99" w:rsidRPr="006701D4" w:rsidRDefault="00EA2628" w:rsidP="007A4E99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6701D4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6701D4">
              <w:rPr>
                <w:rFonts w:eastAsiaTheme="minorEastAsia"/>
                <w:sz w:val="16"/>
                <w:lang w:eastAsia="zh-CN"/>
              </w:rPr>
              <w:t>4.12</w:t>
            </w:r>
          </w:p>
        </w:tc>
      </w:tr>
    </w:tbl>
    <w:p w14:paraId="01B1D1D9" w14:textId="4081BF37" w:rsidR="002D6707" w:rsidRDefault="002D6707" w:rsidP="002D6707">
      <w:pPr>
        <w:rPr>
          <w:lang w:val="en-US" w:eastAsia="zh-CN"/>
        </w:rPr>
      </w:pPr>
    </w:p>
    <w:p w14:paraId="4C916756" w14:textId="76FDED7F" w:rsidR="00B956B0" w:rsidRPr="00B956B0" w:rsidRDefault="00B956B0" w:rsidP="00B956B0">
      <w:pPr>
        <w:pStyle w:val="Observation"/>
        <w:rPr>
          <w:lang w:val="en-US"/>
        </w:rPr>
      </w:pPr>
      <w:r w:rsidRPr="00B956B0">
        <w:rPr>
          <w:lang w:val="en-US"/>
        </w:rPr>
        <w:t xml:space="preserve">The maximum throughput cannot achieve the maximum throughput under </w:t>
      </w:r>
      <w:r w:rsidRPr="00B956B0">
        <w:rPr>
          <w:rFonts w:hint="eastAsia"/>
          <w:lang w:val="en-US"/>
        </w:rPr>
        <w:t>2</w:t>
      </w:r>
      <w:r w:rsidRPr="00B956B0">
        <w:rPr>
          <w:lang w:val="en-US"/>
        </w:rPr>
        <w:t>56QAM.</w:t>
      </w:r>
    </w:p>
    <w:p w14:paraId="06EF3418" w14:textId="56BC2E1C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7463C501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="002D6707" w:rsidRPr="002D6707">
        <w:rPr>
          <w:lang w:val="en-US" w:eastAsia="zh-CN"/>
        </w:rPr>
        <w:t>provide our initial simulation results about NR BS ATG demodulation requirements.</w:t>
      </w:r>
      <w:r w:rsidR="00B956B0" w:rsidRPr="00B956B0">
        <w:t xml:space="preserve"> </w:t>
      </w:r>
      <w:r w:rsidR="00B956B0" w:rsidRPr="00B956B0">
        <w:rPr>
          <w:lang w:val="en-US" w:eastAsia="zh-CN"/>
        </w:rPr>
        <w:t>Our observations and proposals are:</w:t>
      </w:r>
    </w:p>
    <w:p w14:paraId="3289BB63" w14:textId="1745990B" w:rsidR="00B956B0" w:rsidRPr="00B956B0" w:rsidRDefault="00B956B0" w:rsidP="00B956B0">
      <w:pPr>
        <w:pStyle w:val="Observation"/>
        <w:numPr>
          <w:ilvl w:val="0"/>
          <w:numId w:val="16"/>
        </w:numPr>
        <w:rPr>
          <w:lang w:val="en-US"/>
        </w:rPr>
      </w:pPr>
      <w:r w:rsidRPr="00B956B0">
        <w:rPr>
          <w:lang w:val="en-US"/>
        </w:rPr>
        <w:t xml:space="preserve">The maximum throughput cannot achieve the maximum throughput under </w:t>
      </w:r>
      <w:r w:rsidRPr="00B956B0">
        <w:rPr>
          <w:rFonts w:hint="eastAsia"/>
          <w:lang w:val="en-US"/>
        </w:rPr>
        <w:t>2</w:t>
      </w:r>
      <w:r w:rsidRPr="00B956B0">
        <w:rPr>
          <w:lang w:val="en-US"/>
        </w:rPr>
        <w:t>56QAM.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29D6DB70" w14:textId="5ACEC4CB" w:rsidR="001229F1" w:rsidRPr="00DB00B2" w:rsidRDefault="005A0C1C" w:rsidP="00AC7557">
      <w:pPr>
        <w:pStyle w:val="Reference"/>
        <w:ind w:left="400" w:hanging="400"/>
        <w:rPr>
          <w:lang w:val="en-US" w:eastAsia="zh-CN"/>
        </w:rPr>
      </w:pPr>
      <w:bookmarkStart w:id="4" w:name="_Ref92466078"/>
      <w:bookmarkStart w:id="5" w:name="_Ref95377570"/>
      <w:bookmarkStart w:id="6" w:name="_Ref126059685"/>
      <w:bookmarkStart w:id="7" w:name="_Ref126587496"/>
      <w:r w:rsidRPr="005A0C1C">
        <w:rPr>
          <w:lang w:val="en-US" w:eastAsia="zh-CN"/>
        </w:rPr>
        <w:t>R</w:t>
      </w:r>
      <w:bookmarkEnd w:id="4"/>
      <w:bookmarkEnd w:id="5"/>
      <w:bookmarkEnd w:id="6"/>
      <w:bookmarkEnd w:id="7"/>
      <w:r w:rsidR="00E662A3" w:rsidRPr="00E662A3">
        <w:rPr>
          <w:lang w:val="en-US" w:eastAsia="zh-CN"/>
        </w:rPr>
        <w:t>4-2305899, WF for ATG demodulation requirements, RAN4#106-bis-e, CMCC</w:t>
      </w:r>
    </w:p>
    <w:sectPr w:rsidR="001229F1" w:rsidRPr="00DB00B2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3E749" w14:textId="77777777" w:rsidR="005862FA" w:rsidRDefault="005862FA" w:rsidP="009163A1">
      <w:pPr>
        <w:spacing w:after="0"/>
      </w:pPr>
      <w:r>
        <w:separator/>
      </w:r>
    </w:p>
  </w:endnote>
  <w:endnote w:type="continuationSeparator" w:id="0">
    <w:p w14:paraId="649036AD" w14:textId="77777777" w:rsidR="005862FA" w:rsidRDefault="005862FA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DEE36" w14:textId="77777777" w:rsidR="005862FA" w:rsidRDefault="005862FA" w:rsidP="009163A1">
      <w:pPr>
        <w:spacing w:after="0"/>
      </w:pPr>
      <w:r>
        <w:separator/>
      </w:r>
    </w:p>
  </w:footnote>
  <w:footnote w:type="continuationSeparator" w:id="0">
    <w:p w14:paraId="41D1DBFE" w14:textId="77777777" w:rsidR="005862FA" w:rsidRDefault="005862FA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581F"/>
    <w:rsid w:val="00016921"/>
    <w:rsid w:val="0002379D"/>
    <w:rsid w:val="00027FEB"/>
    <w:rsid w:val="0003042D"/>
    <w:rsid w:val="000306CB"/>
    <w:rsid w:val="00034F67"/>
    <w:rsid w:val="00040C05"/>
    <w:rsid w:val="000434C3"/>
    <w:rsid w:val="0004362D"/>
    <w:rsid w:val="00052512"/>
    <w:rsid w:val="000609E0"/>
    <w:rsid w:val="000745D8"/>
    <w:rsid w:val="00084253"/>
    <w:rsid w:val="00084E6B"/>
    <w:rsid w:val="00086031"/>
    <w:rsid w:val="00086A1D"/>
    <w:rsid w:val="000915E7"/>
    <w:rsid w:val="00091E18"/>
    <w:rsid w:val="000A0B9E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3824"/>
    <w:rsid w:val="000D6EBC"/>
    <w:rsid w:val="000E1320"/>
    <w:rsid w:val="000E418E"/>
    <w:rsid w:val="000F0B45"/>
    <w:rsid w:val="000F20DF"/>
    <w:rsid w:val="000F268B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1027"/>
    <w:rsid w:val="00142697"/>
    <w:rsid w:val="001439A6"/>
    <w:rsid w:val="00154948"/>
    <w:rsid w:val="001555C5"/>
    <w:rsid w:val="0015739F"/>
    <w:rsid w:val="00157D97"/>
    <w:rsid w:val="00163303"/>
    <w:rsid w:val="00167E9A"/>
    <w:rsid w:val="00170674"/>
    <w:rsid w:val="00171E01"/>
    <w:rsid w:val="00173BFB"/>
    <w:rsid w:val="00175DD4"/>
    <w:rsid w:val="00176582"/>
    <w:rsid w:val="00180C6D"/>
    <w:rsid w:val="00184CD2"/>
    <w:rsid w:val="001862EB"/>
    <w:rsid w:val="00196D54"/>
    <w:rsid w:val="001973E9"/>
    <w:rsid w:val="001A1FB2"/>
    <w:rsid w:val="001A612E"/>
    <w:rsid w:val="001B1E9A"/>
    <w:rsid w:val="001B38C0"/>
    <w:rsid w:val="001B4B37"/>
    <w:rsid w:val="001B7488"/>
    <w:rsid w:val="001C2E61"/>
    <w:rsid w:val="001C3749"/>
    <w:rsid w:val="001C4440"/>
    <w:rsid w:val="001C4A50"/>
    <w:rsid w:val="001C70FF"/>
    <w:rsid w:val="001D0B20"/>
    <w:rsid w:val="001D54C7"/>
    <w:rsid w:val="001E1B92"/>
    <w:rsid w:val="001E3115"/>
    <w:rsid w:val="001E53A1"/>
    <w:rsid w:val="001E5A0A"/>
    <w:rsid w:val="001F00F8"/>
    <w:rsid w:val="001F0B11"/>
    <w:rsid w:val="001F30E9"/>
    <w:rsid w:val="001F44AE"/>
    <w:rsid w:val="001F660F"/>
    <w:rsid w:val="00201A9B"/>
    <w:rsid w:val="00204E15"/>
    <w:rsid w:val="002072AE"/>
    <w:rsid w:val="00207AAD"/>
    <w:rsid w:val="002114E4"/>
    <w:rsid w:val="00214DBD"/>
    <w:rsid w:val="00221897"/>
    <w:rsid w:val="00222181"/>
    <w:rsid w:val="00222491"/>
    <w:rsid w:val="00222FC0"/>
    <w:rsid w:val="002232CE"/>
    <w:rsid w:val="00223345"/>
    <w:rsid w:val="00227867"/>
    <w:rsid w:val="00230400"/>
    <w:rsid w:val="002400A3"/>
    <w:rsid w:val="00241199"/>
    <w:rsid w:val="002439D3"/>
    <w:rsid w:val="002467A1"/>
    <w:rsid w:val="00247998"/>
    <w:rsid w:val="00250436"/>
    <w:rsid w:val="002517E4"/>
    <w:rsid w:val="0025198E"/>
    <w:rsid w:val="002536AF"/>
    <w:rsid w:val="00254E94"/>
    <w:rsid w:val="00256403"/>
    <w:rsid w:val="00256515"/>
    <w:rsid w:val="00262B90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2B37"/>
    <w:rsid w:val="002C5482"/>
    <w:rsid w:val="002C6722"/>
    <w:rsid w:val="002C7212"/>
    <w:rsid w:val="002D0711"/>
    <w:rsid w:val="002D17FD"/>
    <w:rsid w:val="002D23FD"/>
    <w:rsid w:val="002D3E2B"/>
    <w:rsid w:val="002D4A0A"/>
    <w:rsid w:val="002D6707"/>
    <w:rsid w:val="002D6D6A"/>
    <w:rsid w:val="002D7CE2"/>
    <w:rsid w:val="002E01FE"/>
    <w:rsid w:val="002E2F7D"/>
    <w:rsid w:val="002E340C"/>
    <w:rsid w:val="002F2196"/>
    <w:rsid w:val="002F4BA9"/>
    <w:rsid w:val="002F6122"/>
    <w:rsid w:val="0030104D"/>
    <w:rsid w:val="00306370"/>
    <w:rsid w:val="00307584"/>
    <w:rsid w:val="0031029F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3692D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5E93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42820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A0B96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3065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60F1D"/>
    <w:rsid w:val="00561B54"/>
    <w:rsid w:val="00565834"/>
    <w:rsid w:val="005704BC"/>
    <w:rsid w:val="00573A7E"/>
    <w:rsid w:val="00575DF2"/>
    <w:rsid w:val="00576D52"/>
    <w:rsid w:val="005776FD"/>
    <w:rsid w:val="00577917"/>
    <w:rsid w:val="00583DF4"/>
    <w:rsid w:val="005862FA"/>
    <w:rsid w:val="005876C9"/>
    <w:rsid w:val="005930B2"/>
    <w:rsid w:val="00594E70"/>
    <w:rsid w:val="005A0C1C"/>
    <w:rsid w:val="005A1CBB"/>
    <w:rsid w:val="005A35D3"/>
    <w:rsid w:val="005B0C34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67A1"/>
    <w:rsid w:val="005F7A96"/>
    <w:rsid w:val="00600E20"/>
    <w:rsid w:val="006012F4"/>
    <w:rsid w:val="00615D0B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9DC"/>
    <w:rsid w:val="0065378D"/>
    <w:rsid w:val="006551CC"/>
    <w:rsid w:val="0065771A"/>
    <w:rsid w:val="00657B61"/>
    <w:rsid w:val="00662A91"/>
    <w:rsid w:val="00663402"/>
    <w:rsid w:val="006654A8"/>
    <w:rsid w:val="006660C7"/>
    <w:rsid w:val="00666675"/>
    <w:rsid w:val="006701D4"/>
    <w:rsid w:val="0067773B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F96"/>
    <w:rsid w:val="00701EC4"/>
    <w:rsid w:val="00704630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6759"/>
    <w:rsid w:val="00790BC9"/>
    <w:rsid w:val="00791361"/>
    <w:rsid w:val="00793944"/>
    <w:rsid w:val="00793E18"/>
    <w:rsid w:val="00795394"/>
    <w:rsid w:val="007970AF"/>
    <w:rsid w:val="007A4E99"/>
    <w:rsid w:val="007A67E3"/>
    <w:rsid w:val="007A6C16"/>
    <w:rsid w:val="007B29FA"/>
    <w:rsid w:val="007B59EF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6459"/>
    <w:rsid w:val="008178C0"/>
    <w:rsid w:val="00821440"/>
    <w:rsid w:val="008218D9"/>
    <w:rsid w:val="0082437D"/>
    <w:rsid w:val="00825BC9"/>
    <w:rsid w:val="00826757"/>
    <w:rsid w:val="00826B8D"/>
    <w:rsid w:val="0083678C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3803"/>
    <w:rsid w:val="008A669E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2569F"/>
    <w:rsid w:val="009302E6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14E1"/>
    <w:rsid w:val="00962C79"/>
    <w:rsid w:val="00963048"/>
    <w:rsid w:val="00964D21"/>
    <w:rsid w:val="00970D1C"/>
    <w:rsid w:val="0097254D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41AC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96D4E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D1213"/>
    <w:rsid w:val="00AE2768"/>
    <w:rsid w:val="00AE340E"/>
    <w:rsid w:val="00AF472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1F67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956B0"/>
    <w:rsid w:val="00BA0D01"/>
    <w:rsid w:val="00BA204D"/>
    <w:rsid w:val="00BA3F6A"/>
    <w:rsid w:val="00BA7304"/>
    <w:rsid w:val="00BB37C8"/>
    <w:rsid w:val="00BB4906"/>
    <w:rsid w:val="00BC014F"/>
    <w:rsid w:val="00BC04AA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6B92"/>
    <w:rsid w:val="00C34D9E"/>
    <w:rsid w:val="00C40747"/>
    <w:rsid w:val="00C4186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77E18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5F4E"/>
    <w:rsid w:val="00CB7883"/>
    <w:rsid w:val="00CC519B"/>
    <w:rsid w:val="00CD0DD2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CF7C4B"/>
    <w:rsid w:val="00D121FD"/>
    <w:rsid w:val="00D13468"/>
    <w:rsid w:val="00D13527"/>
    <w:rsid w:val="00D14BDA"/>
    <w:rsid w:val="00D14F0F"/>
    <w:rsid w:val="00D20AA0"/>
    <w:rsid w:val="00D22B57"/>
    <w:rsid w:val="00D2446B"/>
    <w:rsid w:val="00D252B8"/>
    <w:rsid w:val="00D27DC1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618"/>
    <w:rsid w:val="00D558C8"/>
    <w:rsid w:val="00D66FCA"/>
    <w:rsid w:val="00D679AF"/>
    <w:rsid w:val="00D700A3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00B2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2E12"/>
    <w:rsid w:val="00DE3A76"/>
    <w:rsid w:val="00DE7D7A"/>
    <w:rsid w:val="00DF2FBF"/>
    <w:rsid w:val="00E00C06"/>
    <w:rsid w:val="00E0215C"/>
    <w:rsid w:val="00E14775"/>
    <w:rsid w:val="00E157C7"/>
    <w:rsid w:val="00E232BF"/>
    <w:rsid w:val="00E23903"/>
    <w:rsid w:val="00E240D0"/>
    <w:rsid w:val="00E25220"/>
    <w:rsid w:val="00E34426"/>
    <w:rsid w:val="00E375A2"/>
    <w:rsid w:val="00E45140"/>
    <w:rsid w:val="00E504C1"/>
    <w:rsid w:val="00E50BF7"/>
    <w:rsid w:val="00E52409"/>
    <w:rsid w:val="00E53681"/>
    <w:rsid w:val="00E54304"/>
    <w:rsid w:val="00E54314"/>
    <w:rsid w:val="00E579E1"/>
    <w:rsid w:val="00E57A0C"/>
    <w:rsid w:val="00E62062"/>
    <w:rsid w:val="00E6423E"/>
    <w:rsid w:val="00E6511D"/>
    <w:rsid w:val="00E65CE8"/>
    <w:rsid w:val="00E662A3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2628"/>
    <w:rsid w:val="00EA7B14"/>
    <w:rsid w:val="00EA7C2F"/>
    <w:rsid w:val="00EB4124"/>
    <w:rsid w:val="00EB5043"/>
    <w:rsid w:val="00EB72E6"/>
    <w:rsid w:val="00EB7C78"/>
    <w:rsid w:val="00EC330C"/>
    <w:rsid w:val="00EC7E78"/>
    <w:rsid w:val="00EC7ECD"/>
    <w:rsid w:val="00ED0381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AAD"/>
    <w:rsid w:val="00EF2C83"/>
    <w:rsid w:val="00EF731D"/>
    <w:rsid w:val="00F00DD8"/>
    <w:rsid w:val="00F01129"/>
    <w:rsid w:val="00F022C5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A9C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6FC6"/>
    <w:rsid w:val="00F7182A"/>
    <w:rsid w:val="00F92DD5"/>
    <w:rsid w:val="00F97356"/>
    <w:rsid w:val="00F97713"/>
    <w:rsid w:val="00FA35C4"/>
    <w:rsid w:val="00FA7696"/>
    <w:rsid w:val="00FB172E"/>
    <w:rsid w:val="00FB51AC"/>
    <w:rsid w:val="00FB5658"/>
    <w:rsid w:val="00FC0CDF"/>
    <w:rsid w:val="00FC34C6"/>
    <w:rsid w:val="00FD18AC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1EC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f4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4"/>
    <w:qFormat/>
    <w:rsid w:val="00D7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7C0C1-25CB-4B5F-9437-6CD005DAE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6651</TotalTime>
  <Pages>1</Pages>
  <Words>222</Words>
  <Characters>1268</Characters>
  <Application>Microsoft Office Word</Application>
  <DocSecurity>0</DocSecurity>
  <Lines>10</Lines>
  <Paragraphs>2</Paragraphs>
  <ScaleCrop>false</ScaleCrop>
  <Company>Huawei Technologies Co.,Ltd.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35</cp:revision>
  <dcterms:created xsi:type="dcterms:W3CDTF">2021-12-16T11:56:00Z</dcterms:created>
  <dcterms:modified xsi:type="dcterms:W3CDTF">2023-05-15T14:51:00Z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(3)tn4E4wv39GN3T1WBO4UtkJnsIJu4W3y1cyFm74D6JDVtePsDo5KePJDYbUslmvYGMfkwiILc
ZcKnkr40v4Ac9iKVkz2ay964lYiIGKFDNake+xkYO8ftG/1UEBUdIMNJ4zFlPsqXp3fxNUjq
Il7ij3RRDzsKa7B1w4pl163Wfuc4jf9A7/N+QBm2ac3HOKl+T+V1FEr9CvGDbXwsjyv525v0
WZpeUFnHYISnQ6lXrQ</vt:lpwstr>
  </property>
  <property fmtid="{D5CDD505-2E9C-101B-9397-08002B2CF9AE}" pid="3" name="_2015_ms_pID_7253431">
    <vt:lpwstr>nqyGgp+6bxLbV+afEu7Cwt0QTPGUtJJIZtFQySLOZ/o7epqEpkYRHq
YSv0/oPANk0KWDVMrjJ4RhF45BEjf75WNQOol5SCnK1McgyadVY91eCiq5L7/XoGgkmYoQVY
zjZ6RIviOAdSwit0BFkXerNy5SjTuBVyo8hR992uA9qBj1fbU2hiFn1pR9piK2PH2Jin8Xeh
JwdXIMGEjM4e4w+qlzGZhX+AOK9lhXs2ALC4</vt:lpwstr>
  </property>
  <property fmtid="{D5CDD505-2E9C-101B-9397-08002B2CF9AE}" pid="4" name="_2015_ms_pID_7253432">
    <vt:lpwstr>jPJfE5KbL0gZVbqc6TcaT1M=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1684140667</vt:lpwstr>
  </property>
</Properties>
</file>